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9A0" w:rsidRPr="001B5456" w:rsidRDefault="00D349A0" w:rsidP="001B5456">
      <w:pPr>
        <w:pStyle w:val="NoSpacing"/>
        <w:rPr>
          <w:sz w:val="24"/>
          <w:szCs w:val="24"/>
        </w:rPr>
      </w:pPr>
      <w:r w:rsidRPr="001B5456">
        <w:rPr>
          <w:sz w:val="24"/>
          <w:szCs w:val="24"/>
        </w:rPr>
        <w:t>ÖĞRENCİ  ADI -  SOYADI  :</w:t>
      </w:r>
    </w:p>
    <w:p w:rsidR="00D349A0" w:rsidRPr="001B5456" w:rsidRDefault="00D349A0" w:rsidP="001B5456">
      <w:pPr>
        <w:pStyle w:val="NoSpacing"/>
        <w:rPr>
          <w:sz w:val="24"/>
          <w:szCs w:val="24"/>
        </w:rPr>
      </w:pPr>
      <w:r w:rsidRPr="001B5456">
        <w:rPr>
          <w:sz w:val="24"/>
          <w:szCs w:val="24"/>
        </w:rPr>
        <w:t>SINIFI  -  OKUL  NO            :</w:t>
      </w:r>
    </w:p>
    <w:p w:rsidR="00D349A0" w:rsidRPr="001B5456" w:rsidRDefault="00D349A0" w:rsidP="001B5456">
      <w:pPr>
        <w:pStyle w:val="NoSpacing"/>
        <w:rPr>
          <w:sz w:val="24"/>
          <w:szCs w:val="24"/>
        </w:rPr>
      </w:pPr>
    </w:p>
    <w:p w:rsidR="00D349A0" w:rsidRPr="001B5456" w:rsidRDefault="00D349A0" w:rsidP="001B5456">
      <w:pPr>
        <w:pStyle w:val="NoSpacing"/>
        <w:jc w:val="center"/>
        <w:rPr>
          <w:sz w:val="24"/>
          <w:szCs w:val="24"/>
        </w:rPr>
      </w:pPr>
      <w:hyperlink r:id="rId6" w:history="1">
        <w:r w:rsidRPr="00591FDD">
          <w:rPr>
            <w:rStyle w:val="Hyperlink"/>
            <w:sz w:val="24"/>
            <w:szCs w:val="24"/>
          </w:rPr>
          <w:t>HAYAT    BİLGİSİ    DERSİ    2.  DÖNEM   GENEL   DEĞERLENDİRME                                                                                                                                    (  DÜN – BUGÜN – YARIN  TEMASI  )</w:t>
        </w:r>
      </w:hyperlink>
    </w:p>
    <w:p w:rsidR="00D349A0" w:rsidRPr="001B5456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 w:rsidRPr="001B5456">
        <w:rPr>
          <w:sz w:val="24"/>
          <w:szCs w:val="24"/>
        </w:rPr>
        <w:t xml:space="preserve">***  Aşağıdaki </w:t>
      </w:r>
      <w:r>
        <w:rPr>
          <w:sz w:val="24"/>
          <w:szCs w:val="24"/>
        </w:rPr>
        <w:t xml:space="preserve"> tümceleri okuyunuz. Doğru olanların başına ( D ) ,  yanlış olanların başına ( Y ) yazınız .  ***</w:t>
      </w:r>
    </w:p>
    <w:p w:rsidR="00D349A0" w:rsidRDefault="00D349A0" w:rsidP="00476B5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1.  (    )  Atatürk Cumhuriyet Bayramı ‘ nı gençlere armağan etti.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2.  (    )  Atatürk ,  ilkeleriyle Türk ulusuna çağdaş olmanın yollarını gösterdi.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3.  (    )  Ulaşım araçlarındaki gelişme hayatımızı zorlaştırmaktadır.</w:t>
      </w:r>
    </w:p>
    <w:p w:rsidR="00D349A0" w:rsidRDefault="00D349A0" w:rsidP="00476B5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4.  (    )  Teknolojik gelişmeler yaşantımızı etkilemez. 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5.  (    )  Bayramlar , insanları birbirine  yakınlaştıran ortak kültürel değerlerdir.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6.  (    )  Bayrak , bir ulusun bağımsızlık simgesidir.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7.  (    )  Doğma , büyüme, gelişme ve ölme canlıların ortak özellikleridir.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8.  (    )  Dünya ‘ mız  hem kendi çevresinde hem de  Güneş ‘ in  çevresinde döner.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9.  (    )  Bitkiler cansız varlıklardır.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10.  (    )Bizler yaşamak için bitki ve hayvanlara muhtacız.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***  Aşağıdaki cümleleri uygun sözcüklerle tamamlayınız.  ***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1. Yerküreyi oluşturan katmanlarda meydana gelen kırıklıklar  _________________ denilen sarsıntıları oluşturur.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2. Dünya  ‘nın kendi etrafında dönmesinden _______________________________oluşur.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3. Deprem, sel baskını , yangın , çığ ve heyelan doğal ________________________ dir..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4. Bayrağımız kırmızı rengini , ____________________________________ almıştır.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5.Milli  Bayramlarımız : 1. ________________________________________________     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2.__________________________________________________________________       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3. __________________________________________________________________                                      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4. ________________________________________________________________________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EB617A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1. Duygularımızla ilgili olarak aşağıda verilen bilgilerden  hangisi </w:t>
      </w:r>
      <w:r w:rsidRPr="00A92D1B">
        <w:rPr>
          <w:sz w:val="24"/>
          <w:szCs w:val="24"/>
          <w:u w:val="single"/>
        </w:rPr>
        <w:t>doğrudur ?</w:t>
      </w:r>
    </w:p>
    <w:p w:rsidR="00D349A0" w:rsidRPr="00A92D1B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A ) Duygularımız değişir.                                        B. ) Duygularımız değişmez.</w:t>
      </w:r>
    </w:p>
    <w:p w:rsidR="00D349A0" w:rsidRDefault="00D349A0" w:rsidP="00C44C5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            C ) Başkalarının duyguları bizi  etkilemez.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2. Mustafa Kemal Atatürk Kurtuluş Savaşı ‘ nı  nerede ve ne zaman başlatmıştır ? 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A) 23 Nisan 1920  Ankara ‘ da                            B. ) 19 Mayıs 1919    Samsun ‘ da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C ) 29 Ekim 1923  İstanbul ‘ da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3. Dünya ‘ nın Güneş ‘ in etrafında dönmesiyle ne oluşur ?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A ) gece- gündüz                         B ) gel – git                        C )   mevsimler 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4. Hangi seçenektekiler cansız varlıklardır ?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A ) Çiçek, ot, ağaç                        B ) Su, toprak, hava                      C) Kedi, kuş, aslan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5. Doğal dengenin bozulması  hangi sonuçları doğurur ?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A) Hastalıklar ve doğal afetler artar.  B) Hayvanların sayısı artar.  C) Bitkiler çoğalır.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6. Suyun yeryüzü ile gökyüzü arasındaki dolanımına ne ad verilir ?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A) Doğal afet                                  B) Sisli  hava                              C) Suyun döngüsü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7. Sanat ve bilim eserlerinin korunduğu, saklandığı veya sergilendiği yerlere ne ad verilir ?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A) Müze                                         B) Atölye                                   C) Saray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8. Aşağıdakilerden hangisi teknolojik gelişimin insanlara yararlarından biri </w:t>
      </w:r>
      <w:r w:rsidRPr="003E3EEA">
        <w:rPr>
          <w:sz w:val="24"/>
          <w:szCs w:val="24"/>
          <w:u w:val="single"/>
        </w:rPr>
        <w:t>değildir?</w:t>
      </w:r>
    </w:p>
    <w:p w:rsidR="00D349A0" w:rsidRPr="003E3EEA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A)  Zaman kazandırması                                                  B ) İşimizi kolaylaştırması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C) Çevre kirliliğine neden olması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9. Bitkilerle ilgili olarak verilen bilgilerden hangisi </w:t>
      </w:r>
      <w:r w:rsidRPr="003E3EEA">
        <w:rPr>
          <w:sz w:val="24"/>
          <w:szCs w:val="24"/>
          <w:u w:val="single"/>
        </w:rPr>
        <w:t>doğrudur ?</w:t>
      </w:r>
    </w:p>
    <w:p w:rsidR="00D349A0" w:rsidRPr="003E3EEA" w:rsidRDefault="00D349A0" w:rsidP="001B5456">
      <w:pPr>
        <w:pStyle w:val="NoSpacing"/>
        <w:rPr>
          <w:sz w:val="24"/>
          <w:szCs w:val="24"/>
        </w:rPr>
      </w:pPr>
      <w:r w:rsidRPr="003E3EEA">
        <w:rPr>
          <w:sz w:val="24"/>
          <w:szCs w:val="24"/>
        </w:rPr>
        <w:t xml:space="preserve">      </w:t>
      </w:r>
      <w:r>
        <w:rPr>
          <w:sz w:val="24"/>
          <w:szCs w:val="24"/>
        </w:rPr>
        <w:t>A)  Bütün bitkiler çiçek açar.   B) Çiçekler ısı, ışık ve su ister. C) Bitkiler cansız varlıklardır.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10. Aşağıdaki mesleklerde çalışanlardan hangisi hava durumunu bilmek zorundadır ?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A) Gazeteci                                 B) İtfaiyeci                                   C) Pilot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11. Doğada kendiliğinden oluşan ve yıkıcı özelliği bulunan olaylara ne denir ?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A) Doğal afet                             B) Doğal olay                                C) Doğal durum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Pr="00E34560" w:rsidRDefault="00D349A0" w:rsidP="001B5456">
      <w:pPr>
        <w:pStyle w:val="NoSpacing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12. </w:t>
      </w:r>
      <w:r w:rsidRPr="00E34560">
        <w:rPr>
          <w:sz w:val="24"/>
          <w:szCs w:val="24"/>
          <w:u w:val="single"/>
        </w:rPr>
        <w:t xml:space="preserve">Ağaçlandırma </w:t>
      </w:r>
      <w:r>
        <w:rPr>
          <w:sz w:val="24"/>
          <w:szCs w:val="24"/>
        </w:rPr>
        <w:t xml:space="preserve">aşağıdakilerden hangisi için bir korunma yöntemi </w:t>
      </w:r>
      <w:r w:rsidRPr="00E34560">
        <w:rPr>
          <w:sz w:val="24"/>
          <w:szCs w:val="24"/>
          <w:u w:val="single"/>
        </w:rPr>
        <w:t>değildir?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A) Çığ                                         B) Deprem                                     C) Heyelan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13. Aşağıdakilerden hangisi bütün canlılar için enerji kaynağıdır ?</w:t>
      </w:r>
    </w:p>
    <w:p w:rsidR="00D349A0" w:rsidRDefault="00D349A0" w:rsidP="001B545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A) Su                                        B) Toprak                                         C) Güneş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0F0F3D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1B5456">
      <w:pPr>
        <w:pStyle w:val="NoSpacing"/>
        <w:rPr>
          <w:sz w:val="24"/>
          <w:szCs w:val="24"/>
        </w:rPr>
      </w:pPr>
    </w:p>
    <w:p w:rsidR="00D349A0" w:rsidRDefault="00D349A0" w:rsidP="00EB617A">
      <w:pPr>
        <w:pStyle w:val="NoSpacing"/>
        <w:jc w:val="center"/>
        <w:rPr>
          <w:sz w:val="24"/>
          <w:szCs w:val="24"/>
        </w:rPr>
      </w:pPr>
    </w:p>
    <w:p w:rsidR="00D349A0" w:rsidRPr="001B5456" w:rsidRDefault="00D349A0" w:rsidP="001B5456">
      <w:pPr>
        <w:pStyle w:val="NoSpacing"/>
        <w:rPr>
          <w:sz w:val="24"/>
          <w:szCs w:val="24"/>
        </w:rPr>
      </w:pPr>
    </w:p>
    <w:p w:rsidR="00D349A0" w:rsidRPr="001B5456" w:rsidRDefault="00D349A0" w:rsidP="001B5456">
      <w:pPr>
        <w:pStyle w:val="NoSpacing"/>
        <w:rPr>
          <w:sz w:val="24"/>
          <w:szCs w:val="24"/>
        </w:rPr>
      </w:pPr>
    </w:p>
    <w:p w:rsidR="00D349A0" w:rsidRPr="001B5456" w:rsidRDefault="00D349A0" w:rsidP="001B5456">
      <w:pPr>
        <w:pStyle w:val="NoSpacing"/>
        <w:jc w:val="center"/>
        <w:rPr>
          <w:sz w:val="24"/>
          <w:szCs w:val="24"/>
        </w:rPr>
      </w:pPr>
    </w:p>
    <w:p w:rsidR="00D349A0" w:rsidRPr="001B5456" w:rsidRDefault="00D349A0" w:rsidP="001B5456">
      <w:pPr>
        <w:pStyle w:val="NoSpacing"/>
        <w:rPr>
          <w:sz w:val="24"/>
          <w:szCs w:val="24"/>
        </w:rPr>
      </w:pPr>
    </w:p>
    <w:p w:rsidR="00D349A0" w:rsidRPr="001B5456" w:rsidRDefault="00D349A0">
      <w:pPr>
        <w:rPr>
          <w:sz w:val="24"/>
          <w:szCs w:val="24"/>
        </w:rPr>
      </w:pPr>
    </w:p>
    <w:sectPr w:rsidR="00D349A0" w:rsidRPr="001B5456" w:rsidSect="002355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9A0" w:rsidRDefault="00D349A0" w:rsidP="001B5456">
      <w:pPr>
        <w:spacing w:after="0" w:line="240" w:lineRule="auto"/>
      </w:pPr>
      <w:r>
        <w:separator/>
      </w:r>
    </w:p>
  </w:endnote>
  <w:endnote w:type="continuationSeparator" w:id="0">
    <w:p w:rsidR="00D349A0" w:rsidRDefault="00D349A0" w:rsidP="001B5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9A0" w:rsidRDefault="00D349A0" w:rsidP="001B5456">
      <w:pPr>
        <w:spacing w:after="0" w:line="240" w:lineRule="auto"/>
      </w:pPr>
      <w:r>
        <w:separator/>
      </w:r>
    </w:p>
  </w:footnote>
  <w:footnote w:type="continuationSeparator" w:id="0">
    <w:p w:rsidR="00D349A0" w:rsidRDefault="00D349A0" w:rsidP="001B5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456"/>
    <w:rsid w:val="000F0F3D"/>
    <w:rsid w:val="00175282"/>
    <w:rsid w:val="001B5456"/>
    <w:rsid w:val="00235535"/>
    <w:rsid w:val="002375FF"/>
    <w:rsid w:val="002C768E"/>
    <w:rsid w:val="003E3EEA"/>
    <w:rsid w:val="00407209"/>
    <w:rsid w:val="004610BB"/>
    <w:rsid w:val="00476B54"/>
    <w:rsid w:val="00591FDD"/>
    <w:rsid w:val="00641807"/>
    <w:rsid w:val="007E13C9"/>
    <w:rsid w:val="00865839"/>
    <w:rsid w:val="00A30376"/>
    <w:rsid w:val="00A92D1B"/>
    <w:rsid w:val="00B502F7"/>
    <w:rsid w:val="00C44C5A"/>
    <w:rsid w:val="00CB0F27"/>
    <w:rsid w:val="00CF4508"/>
    <w:rsid w:val="00D349A0"/>
    <w:rsid w:val="00E308E9"/>
    <w:rsid w:val="00E30B48"/>
    <w:rsid w:val="00E34560"/>
    <w:rsid w:val="00EB617A"/>
    <w:rsid w:val="00F078EF"/>
    <w:rsid w:val="00F2357F"/>
    <w:rsid w:val="00FB4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53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B5456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1B5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B545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B5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B5456"/>
    <w:rPr>
      <w:rFonts w:cs="Times New Roman"/>
    </w:rPr>
  </w:style>
  <w:style w:type="character" w:styleId="Hyperlink">
    <w:name w:val="Hyperlink"/>
    <w:basedOn w:val="DefaultParagraphFont"/>
    <w:uiPriority w:val="99"/>
    <w:rsid w:val="00591FD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3</Pages>
  <Words>669</Words>
  <Characters>3819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7</cp:revision>
  <dcterms:created xsi:type="dcterms:W3CDTF">2009-05-14T20:25:00Z</dcterms:created>
  <dcterms:modified xsi:type="dcterms:W3CDTF">2009-11-03T18:19:00Z</dcterms:modified>
</cp:coreProperties>
</file>